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FC" w:rsidRPr="00C61577" w:rsidRDefault="003A21FC" w:rsidP="00C61577">
      <w:pPr>
        <w:pStyle w:val="NoSpacing"/>
        <w:jc w:val="center"/>
        <w:rPr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C61577">
            <w:rPr>
              <w:sz w:val="28"/>
              <w:szCs w:val="28"/>
            </w:rPr>
            <w:t>Harrisburg</w:t>
          </w:r>
        </w:smartTag>
        <w:r w:rsidRPr="00C61577">
          <w:rPr>
            <w:sz w:val="28"/>
            <w:szCs w:val="28"/>
          </w:rPr>
          <w:t xml:space="preserve"> </w:t>
        </w:r>
        <w:smartTag w:uri="urn:schemas-microsoft-com:office:smarttags" w:element="PlaceType">
          <w:r w:rsidRPr="00C61577">
            <w:rPr>
              <w:sz w:val="28"/>
              <w:szCs w:val="28"/>
            </w:rPr>
            <w:t>School District</w:t>
          </w:r>
        </w:smartTag>
      </w:smartTag>
    </w:p>
    <w:p w:rsidR="003A21FC" w:rsidRPr="00C61577" w:rsidRDefault="003A21FC" w:rsidP="00C61577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006BDB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Grade </w:t>
      </w:r>
      <w:r w:rsidRPr="00C61577">
        <w:rPr>
          <w:sz w:val="28"/>
          <w:szCs w:val="28"/>
        </w:rPr>
        <w:t>Pre-Algebra</w:t>
      </w:r>
    </w:p>
    <w:p w:rsidR="003A21FC" w:rsidRPr="00C61577" w:rsidRDefault="003A21FC" w:rsidP="00C61577">
      <w:pPr>
        <w:pStyle w:val="NoSpacing"/>
        <w:jc w:val="center"/>
        <w:rPr>
          <w:sz w:val="28"/>
          <w:szCs w:val="28"/>
        </w:rPr>
      </w:pPr>
      <w:r w:rsidRPr="00C61577">
        <w:rPr>
          <w:sz w:val="28"/>
          <w:szCs w:val="28"/>
        </w:rPr>
        <w:t>Lesson 6-2  Proportions</w:t>
      </w: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3A21FC" w:rsidRPr="00BE4A02" w:rsidTr="00BE4A02">
        <w:trPr>
          <w:trHeight w:val="755"/>
        </w:trPr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>Essential Question: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In what ways can you prove that two ratios are in proportion to each other?</w:t>
            </w:r>
          </w:p>
        </w:tc>
      </w:tr>
      <w:tr w:rsidR="003A21FC" w:rsidRPr="00BE4A02" w:rsidTr="00BE4A02">
        <w:trPr>
          <w:trHeight w:val="710"/>
        </w:trPr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 xml:space="preserve">Activating Strategies: 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Solve the following equations: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5r = - 20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-3b = 24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96 = - 8n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-4d =- 56</w:t>
            </w:r>
          </w:p>
        </w:tc>
      </w:tr>
      <w:tr w:rsidR="003A21FC" w:rsidRPr="00BE4A02" w:rsidTr="00BE4A02">
        <w:trPr>
          <w:trHeight w:val="620"/>
        </w:trPr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 xml:space="preserve">Acceleration/Previewing:  </w:t>
            </w:r>
          </w:p>
          <w:p w:rsidR="003A21FC" w:rsidRPr="00BE4A02" w:rsidRDefault="003A21FC" w:rsidP="00BE4A0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BE4A02">
              <w:rPr>
                <w:rFonts w:cs="Arial"/>
                <w:sz w:val="24"/>
                <w:szCs w:val="24"/>
              </w:rPr>
              <w:t>Proportion, cross products</w:t>
            </w:r>
          </w:p>
        </w:tc>
      </w:tr>
      <w:tr w:rsidR="003A21FC" w:rsidRPr="00BE4A02" w:rsidTr="00BE4A02">
        <w:trPr>
          <w:trHeight w:val="3173"/>
        </w:trPr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 xml:space="preserve">Teaching Strategies:  </w:t>
            </w:r>
          </w:p>
          <w:p w:rsidR="003A21FC" w:rsidRPr="00BE4A02" w:rsidRDefault="003A21FC" w:rsidP="00BE4A02">
            <w:pPr>
              <w:tabs>
                <w:tab w:val="left" w:pos="3330"/>
              </w:tabs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 xml:space="preserve">     Remind students of the previous lesson on ratios and unit rates and how a ratio is a comparison.  </w:t>
            </w:r>
          </w:p>
          <w:p w:rsidR="003A21FC" w:rsidRPr="00BE4A02" w:rsidRDefault="003A21FC" w:rsidP="00BE4A02">
            <w:pPr>
              <w:pStyle w:val="ListParagraph"/>
              <w:numPr>
                <w:ilvl w:val="0"/>
                <w:numId w:val="1"/>
              </w:numPr>
              <w:tabs>
                <w:tab w:val="left" w:pos="33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02">
              <w:rPr>
                <w:rFonts w:ascii="Times New Roman" w:hAnsi="Times New Roman"/>
                <w:sz w:val="24"/>
                <w:szCs w:val="24"/>
              </w:rPr>
              <w:t>What are the three different ways in which a ratio can be written? (</w:t>
            </w:r>
            <w:r w:rsidRPr="00BE4A02">
              <w:rPr>
                <w:rFonts w:ascii="Times New Roman" w:hAnsi="Times New Roman"/>
                <w:i/>
                <w:sz w:val="24"/>
                <w:szCs w:val="24"/>
              </w:rPr>
              <w:t>using a colon, using the word “to” or putting the numbers into fraction form</w:t>
            </w:r>
            <w:r w:rsidRPr="00BE4A02">
              <w:rPr>
                <w:rFonts w:ascii="Times New Roman" w:hAnsi="Times New Roman"/>
                <w:sz w:val="24"/>
                <w:szCs w:val="24"/>
              </w:rPr>
              <w:t>)  When a ratio is written in fraction form, it is also a way to show a ratio through division.  Remind students that the fraction bar is also a way that we show division in Algebra.</w:t>
            </w:r>
          </w:p>
          <w:p w:rsidR="003A21FC" w:rsidRPr="00BE4A02" w:rsidRDefault="003A21FC" w:rsidP="00BE4A02">
            <w:pPr>
              <w:tabs>
                <w:tab w:val="left" w:pos="3330"/>
              </w:tabs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 xml:space="preserve">     Tell students that a proportion is another way of comparing two ratios.  If two ratios are equal, then we say they are “in proportion.”  Have students write on their GO “</w:t>
            </w:r>
            <w:r w:rsidRPr="00BE4A02">
              <w:rPr>
                <w:b/>
                <w:sz w:val="24"/>
                <w:szCs w:val="24"/>
              </w:rPr>
              <w:t>A proportion shows that two ratios are equal.</w:t>
            </w:r>
            <w:r w:rsidRPr="00BE4A02">
              <w:rPr>
                <w:sz w:val="24"/>
                <w:szCs w:val="24"/>
              </w:rPr>
              <w:t xml:space="preserve"> “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</w:rPr>
              <w:t xml:space="preserve">     </w:t>
            </w:r>
            <w:r w:rsidRPr="00BE4A02">
              <w:rPr>
                <w:sz w:val="24"/>
                <w:szCs w:val="24"/>
              </w:rPr>
              <w:t xml:space="preserve">Model for students the two different ways in which proportions can be solved using the GO.  Have students complete the “Try It!” problems on the graphic organizer using either method.  </w:t>
            </w:r>
          </w:p>
          <w:p w:rsidR="003A21FC" w:rsidRPr="00BE4A02" w:rsidRDefault="003A21FC" w:rsidP="00BE4A0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Ask students which method they prefer and have them explain why.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 xml:space="preserve">     Next, have students use cross multiplication to prove whether or not the ratios are in proportion.  </w:t>
            </w:r>
          </w:p>
          <w:p w:rsidR="003A21FC" w:rsidRPr="00BE4A02" w:rsidRDefault="003A21FC" w:rsidP="00BE4A0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Ask students when they might need to use this skill in real life (cooking, architecture, art, chemistry,etc,)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BE4A02">
              <w:rPr>
                <w:sz w:val="24"/>
                <w:szCs w:val="24"/>
              </w:rPr>
              <w:t>Introduce students to real world word problems.  Solve the first problem as a class.  Have the students work with a partner to solve the second and third problems.  Finally, have students solve the final problem on their own.</w:t>
            </w:r>
          </w:p>
        </w:tc>
      </w:tr>
      <w:tr w:rsidR="003A21FC" w:rsidRPr="00BE4A02" w:rsidTr="00BE4A02">
        <w:trPr>
          <w:trHeight w:val="1430"/>
        </w:trPr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 xml:space="preserve">Distributed Guided Practice/Summarizing Prompts:  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Have students take turns coaching each other and solving the problems on pages 300 and 301, problems 1-20, 24-31, 34-49, and 55-59.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  <w:u w:val="single"/>
              </w:rPr>
              <w:t>Homework:</w:t>
            </w:r>
            <w:r w:rsidRPr="00BE4A02">
              <w:rPr>
                <w:sz w:val="24"/>
                <w:szCs w:val="24"/>
              </w:rPr>
              <w:t xml:space="preserve">  Practice 6-2</w:t>
            </w:r>
          </w:p>
          <w:p w:rsidR="003A21FC" w:rsidRPr="00BE4A02" w:rsidRDefault="003A21FC" w:rsidP="00BE4A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1FC" w:rsidRPr="00BE4A02" w:rsidTr="00BE4A02">
        <w:tc>
          <w:tcPr>
            <w:tcW w:w="9450" w:type="dxa"/>
          </w:tcPr>
          <w:p w:rsidR="003A21FC" w:rsidRPr="00BE4A02" w:rsidRDefault="003A21FC" w:rsidP="00BE4A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E4A02">
              <w:rPr>
                <w:rFonts w:ascii="Arial" w:hAnsi="Arial" w:cs="Arial"/>
                <w:b/>
                <w:sz w:val="24"/>
                <w:szCs w:val="24"/>
              </w:rPr>
              <w:t xml:space="preserve">Summarizing Strategies:  </w:t>
            </w:r>
          </w:p>
          <w:p w:rsidR="003A21FC" w:rsidRPr="00BE4A02" w:rsidRDefault="003A21FC" w:rsidP="00BE4A0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BE4A02">
              <w:rPr>
                <w:rFonts w:cs="Arial"/>
                <w:sz w:val="24"/>
                <w:szCs w:val="24"/>
              </w:rPr>
              <w:t>Complete the “Ratios and Proportions” true and false quiz.</w:t>
            </w:r>
          </w:p>
          <w:p w:rsidR="003A21FC" w:rsidRPr="00BE4A02" w:rsidRDefault="003A21FC" w:rsidP="00BE4A0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:rsidR="003A21FC" w:rsidRDefault="003A21FC" w:rsidP="00D65415">
      <w:pPr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    clk/C:/My Documents/LF Acquisition Lesson Plan (2/8/07)</w:t>
      </w:r>
    </w:p>
    <w:p w:rsidR="003A21FC" w:rsidRPr="00D65415" w:rsidRDefault="003A21FC" w:rsidP="00D65415">
      <w:pPr>
        <w:ind w:left="2160" w:firstLine="720"/>
        <w:rPr>
          <w:rFonts w:ascii="Arial Narrow" w:hAnsi="Arial Narrow"/>
          <w:sz w:val="16"/>
          <w:szCs w:val="16"/>
        </w:rPr>
      </w:pPr>
      <w:r w:rsidRPr="00C613A5">
        <w:rPr>
          <w:b/>
          <w:sz w:val="28"/>
          <w:szCs w:val="28"/>
        </w:rPr>
        <w:t>Lesson 6-2:  Proportions</w:t>
      </w:r>
    </w:p>
    <w:p w:rsidR="003A21FC" w:rsidRPr="00C613A5" w:rsidRDefault="003A21FC">
      <w:pPr>
        <w:rPr>
          <w:sz w:val="24"/>
          <w:szCs w:val="24"/>
        </w:rPr>
      </w:pPr>
      <w:r w:rsidRPr="00C613A5">
        <w:rPr>
          <w:sz w:val="24"/>
          <w:szCs w:val="24"/>
        </w:rPr>
        <w:t>A proportion shows 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4"/>
        <w:gridCol w:w="2394"/>
        <w:gridCol w:w="2394"/>
        <w:gridCol w:w="2394"/>
      </w:tblGrid>
      <w:tr w:rsidR="003A21FC" w:rsidRPr="00BE4A02" w:rsidTr="00BE4A02">
        <w:tc>
          <w:tcPr>
            <w:tcW w:w="95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4A02">
              <w:rPr>
                <w:b/>
                <w:sz w:val="28"/>
                <w:szCs w:val="28"/>
              </w:rPr>
              <w:t>Solving Proportions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A21FC" w:rsidRPr="00BE4A02" w:rsidTr="00BE4A02">
        <w:trPr>
          <w:trHeight w:val="23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</w:rPr>
              <w:t>Method 1:  Multiplication to Solve a Proportion</w:t>
            </w:r>
          </w:p>
        </w:tc>
        <w:tc>
          <w:tcPr>
            <w:tcW w:w="4788" w:type="dxa"/>
            <w:gridSpan w:val="2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</w:rPr>
              <w:t>Method 2:  Cross Products</w:t>
            </w:r>
          </w:p>
        </w:tc>
      </w:tr>
      <w:tr w:rsidR="003A21FC" w:rsidRPr="00BE4A02" w:rsidTr="00BE4A02">
        <w:trPr>
          <w:trHeight w:val="236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E4A02">
              <w:rPr>
                <w:sz w:val="32"/>
                <w:szCs w:val="32"/>
                <w:u w:val="single"/>
              </w:rPr>
              <w:t>2</w:t>
            </w:r>
            <w:r w:rsidRPr="00BE4A02">
              <w:rPr>
                <w:sz w:val="32"/>
                <w:szCs w:val="32"/>
              </w:rPr>
              <w:t xml:space="preserve">  =  </w:t>
            </w:r>
            <w:r w:rsidRPr="00BE4A02">
              <w:rPr>
                <w:sz w:val="32"/>
                <w:szCs w:val="32"/>
                <w:u w:val="single"/>
              </w:rPr>
              <w:t>y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E4A02">
              <w:rPr>
                <w:sz w:val="32"/>
                <w:szCs w:val="32"/>
              </w:rPr>
              <w:t>7     14</w:t>
            </w:r>
          </w:p>
          <w:p w:rsidR="003A21FC" w:rsidRPr="00BE4A02" w:rsidRDefault="003A21FC" w:rsidP="00BE4A02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  <w:gridSpan w:val="2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E4A02">
              <w:rPr>
                <w:sz w:val="32"/>
                <w:szCs w:val="32"/>
                <w:u w:val="single"/>
              </w:rPr>
              <w:t>2</w:t>
            </w:r>
            <w:r w:rsidRPr="00BE4A02">
              <w:rPr>
                <w:sz w:val="32"/>
                <w:szCs w:val="32"/>
              </w:rPr>
              <w:t xml:space="preserve">  =  </w:t>
            </w:r>
            <w:r w:rsidRPr="00BE4A02">
              <w:rPr>
                <w:sz w:val="32"/>
                <w:szCs w:val="32"/>
                <w:u w:val="single"/>
              </w:rPr>
              <w:t>y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E4A02">
              <w:rPr>
                <w:sz w:val="32"/>
                <w:szCs w:val="32"/>
              </w:rPr>
              <w:t>7     14</w:t>
            </w:r>
          </w:p>
          <w:p w:rsidR="003A21FC" w:rsidRPr="00BE4A02" w:rsidRDefault="003A21FC" w:rsidP="00BE4A02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3A21FC" w:rsidRPr="00BE4A02" w:rsidTr="00BE4A02">
        <w:trPr>
          <w:trHeight w:val="236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  <w:u w:val="single"/>
              </w:rPr>
              <w:t xml:space="preserve">2 </w:t>
            </w:r>
            <w:r w:rsidRPr="00BE4A02">
              <w:rPr>
                <w:sz w:val="24"/>
                <w:szCs w:val="24"/>
              </w:rPr>
              <w:t xml:space="preserve"> *  _____  =   </w:t>
            </w:r>
            <w:r w:rsidRPr="00BE4A02">
              <w:rPr>
                <w:sz w:val="24"/>
                <w:szCs w:val="24"/>
                <w:u w:val="single"/>
              </w:rPr>
              <w:t xml:space="preserve">y </w:t>
            </w:r>
            <w:r w:rsidRPr="00BE4A02">
              <w:rPr>
                <w:sz w:val="24"/>
                <w:szCs w:val="24"/>
              </w:rPr>
              <w:t xml:space="preserve"> * 14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7                       14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1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Multiply 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each side by ______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2 * _____ = 7 * _____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1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Write cross products</w:t>
            </w:r>
          </w:p>
        </w:tc>
      </w:tr>
      <w:tr w:rsidR="003A21FC" w:rsidRPr="00BE4A02" w:rsidTr="00BE4A02">
        <w:trPr>
          <w:trHeight w:val="236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________  =  y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2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Multiply</w:t>
            </w:r>
          </w:p>
        </w:tc>
        <w:tc>
          <w:tcPr>
            <w:tcW w:w="2394" w:type="dxa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28 = 7y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2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Multiply</w:t>
            </w:r>
          </w:p>
        </w:tc>
      </w:tr>
      <w:tr w:rsidR="003A21FC" w:rsidRPr="00BE4A02" w:rsidTr="00BE4A02">
        <w:trPr>
          <w:trHeight w:val="236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_____ = y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3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Simplify</w:t>
            </w:r>
          </w:p>
        </w:tc>
        <w:tc>
          <w:tcPr>
            <w:tcW w:w="2394" w:type="dxa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  <w:u w:val="single"/>
              </w:rPr>
              <w:t xml:space="preserve">28 </w:t>
            </w:r>
            <w:r w:rsidRPr="00BE4A02">
              <w:rPr>
                <w:sz w:val="24"/>
                <w:szCs w:val="24"/>
              </w:rPr>
              <w:t xml:space="preserve">  =   </w:t>
            </w:r>
            <w:r w:rsidRPr="00BE4A02">
              <w:rPr>
                <w:sz w:val="24"/>
                <w:szCs w:val="24"/>
                <w:u w:val="single"/>
              </w:rPr>
              <w:t>7y</w:t>
            </w: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____     ____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3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Divide each 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side by ______</w:t>
            </w:r>
          </w:p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21FC" w:rsidRPr="00BE4A02" w:rsidTr="00BE4A02">
        <w:trPr>
          <w:trHeight w:val="236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A21FC" w:rsidRPr="00BE4A02" w:rsidRDefault="003A21FC" w:rsidP="00BE4A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E4A02">
              <w:rPr>
                <w:sz w:val="24"/>
                <w:szCs w:val="24"/>
              </w:rPr>
              <w:t>_____  =   y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3A21FC" w:rsidRPr="00BE4A02" w:rsidRDefault="003A21FC" w:rsidP="00BE4A02">
            <w:pPr>
              <w:spacing w:after="0" w:line="240" w:lineRule="auto"/>
              <w:rPr>
                <w:sz w:val="24"/>
                <w:szCs w:val="24"/>
              </w:rPr>
            </w:pPr>
            <w:r w:rsidRPr="00BE4A02">
              <w:rPr>
                <w:b/>
                <w:sz w:val="24"/>
                <w:szCs w:val="24"/>
                <w:u w:val="single"/>
              </w:rPr>
              <w:t>STEP 4</w:t>
            </w:r>
            <w:r w:rsidRPr="00BE4A02">
              <w:rPr>
                <w:b/>
                <w:sz w:val="24"/>
                <w:szCs w:val="24"/>
              </w:rPr>
              <w:t>:</w:t>
            </w:r>
            <w:r w:rsidRPr="00BE4A02">
              <w:rPr>
                <w:sz w:val="24"/>
                <w:szCs w:val="24"/>
              </w:rPr>
              <w:t xml:space="preserve">  Simplify</w:t>
            </w:r>
          </w:p>
        </w:tc>
      </w:tr>
    </w:tbl>
    <w:p w:rsidR="003A21FC" w:rsidRPr="00C613A5" w:rsidRDefault="003A21FC"/>
    <w:p w:rsidR="003A21FC" w:rsidRPr="00C613A5" w:rsidRDefault="003A21FC" w:rsidP="0090031D">
      <w:pPr>
        <w:jc w:val="both"/>
        <w:rPr>
          <w:b/>
          <w:sz w:val="28"/>
          <w:szCs w:val="28"/>
        </w:rPr>
      </w:pPr>
      <w:r w:rsidRPr="00C613A5">
        <w:rPr>
          <w:b/>
          <w:sz w:val="28"/>
          <w:szCs w:val="28"/>
        </w:rPr>
        <w:t>Try It!</w:t>
      </w:r>
    </w:p>
    <w:p w:rsidR="003A21FC" w:rsidRPr="00C613A5" w:rsidRDefault="003A21FC" w:rsidP="0090031D">
      <w:pPr>
        <w:jc w:val="center"/>
        <w:rPr>
          <w:sz w:val="24"/>
          <w:szCs w:val="24"/>
        </w:rPr>
      </w:pPr>
      <w:r w:rsidRPr="00C613A5">
        <w:rPr>
          <w:sz w:val="24"/>
          <w:szCs w:val="24"/>
        </w:rPr>
        <w:t>4/9 = x/18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 xml:space="preserve">4/5 = 16/p  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>s/10 = 12/40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>2/c = 6/21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</w:r>
    </w:p>
    <w:p w:rsidR="003A21FC" w:rsidRPr="00C613A5" w:rsidRDefault="003A21FC" w:rsidP="0090031D">
      <w:pPr>
        <w:jc w:val="center"/>
        <w:rPr>
          <w:sz w:val="24"/>
          <w:szCs w:val="24"/>
        </w:rPr>
      </w:pPr>
    </w:p>
    <w:p w:rsidR="003A21FC" w:rsidRDefault="003A21FC" w:rsidP="0090031D">
      <w:pPr>
        <w:rPr>
          <w:b/>
          <w:sz w:val="28"/>
          <w:szCs w:val="28"/>
        </w:rPr>
      </w:pPr>
    </w:p>
    <w:p w:rsidR="003A21FC" w:rsidRPr="00C613A5" w:rsidRDefault="003A21FC" w:rsidP="0090031D">
      <w:pPr>
        <w:rPr>
          <w:b/>
          <w:sz w:val="28"/>
          <w:szCs w:val="28"/>
        </w:rPr>
      </w:pPr>
      <w:r w:rsidRPr="00C613A5">
        <w:rPr>
          <w:b/>
          <w:sz w:val="28"/>
          <w:szCs w:val="28"/>
        </w:rPr>
        <w:t>Tell whether each of the ratio pairs below form a proportion.  If so, write “Yes,” if not, write “No.”</w:t>
      </w:r>
    </w:p>
    <w:p w:rsidR="003A21FC" w:rsidRPr="00006BDB" w:rsidRDefault="003A21FC" w:rsidP="00D65415">
      <w:pPr>
        <w:rPr>
          <w:b/>
          <w:sz w:val="32"/>
          <w:szCs w:val="32"/>
        </w:rPr>
      </w:pPr>
      <w:r w:rsidRPr="00C613A5">
        <w:rPr>
          <w:sz w:val="24"/>
          <w:szCs w:val="24"/>
        </w:rPr>
        <w:t>2/4 and 3/6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>6/9 and 12/18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>5/6 and 12/18</w:t>
      </w:r>
      <w:r w:rsidRPr="00C613A5">
        <w:rPr>
          <w:sz w:val="24"/>
          <w:szCs w:val="24"/>
        </w:rPr>
        <w:tab/>
      </w:r>
      <w:r w:rsidRPr="00C613A5">
        <w:rPr>
          <w:sz w:val="24"/>
          <w:szCs w:val="24"/>
        </w:rPr>
        <w:tab/>
        <w:t>2/6 and 4/8</w:t>
      </w:r>
      <w:r w:rsidRPr="00C613A5">
        <w:rPr>
          <w:sz w:val="24"/>
          <w:szCs w:val="24"/>
        </w:rPr>
        <w:tab/>
        <w:t>5/6 and 12/18</w:t>
      </w:r>
      <w:r w:rsidRPr="00C613A5"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t xml:space="preserve">                                        </w:t>
      </w:r>
      <w:r w:rsidRPr="00006BDB">
        <w:rPr>
          <w:b/>
          <w:sz w:val="32"/>
          <w:szCs w:val="32"/>
        </w:rPr>
        <w:t>Solving a Proportion Word Problem</w:t>
      </w:r>
    </w:p>
    <w:p w:rsidR="003A21FC" w:rsidRPr="00006BDB" w:rsidRDefault="003A21FC" w:rsidP="0090031D">
      <w:pPr>
        <w:jc w:val="center"/>
        <w:rPr>
          <w:sz w:val="24"/>
          <w:szCs w:val="24"/>
        </w:rPr>
      </w:pPr>
      <w:r w:rsidRPr="00BE4A02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in;height:62.25pt;visibility:visible">
            <v:imagedata r:id="rId5" o:title=""/>
          </v:shape>
        </w:pict>
      </w:r>
      <w:r>
        <w:rPr>
          <w:sz w:val="24"/>
          <w:szCs w:val="24"/>
        </w:rPr>
        <w:t>DON’T PANIC!!</w:t>
      </w:r>
    </w:p>
    <w:p w:rsidR="003A21FC" w:rsidRPr="00006BDB" w:rsidRDefault="003A21FC" w:rsidP="0090031D">
      <w:pPr>
        <w:jc w:val="center"/>
        <w:rPr>
          <w:sz w:val="24"/>
          <w:szCs w:val="24"/>
        </w:rPr>
      </w:pPr>
      <w:r w:rsidRPr="00006BDB">
        <w:rPr>
          <w:sz w:val="24"/>
          <w:szCs w:val="24"/>
        </w:rPr>
        <w:t>-  You are going to know three of the four numbers.</w:t>
      </w:r>
    </w:p>
    <w:p w:rsidR="003A21FC" w:rsidRPr="00006BDB" w:rsidRDefault="003A21FC" w:rsidP="0090031D">
      <w:pPr>
        <w:jc w:val="center"/>
        <w:rPr>
          <w:sz w:val="24"/>
          <w:szCs w:val="24"/>
        </w:rPr>
      </w:pPr>
      <w:r w:rsidRPr="00006BDB">
        <w:rPr>
          <w:sz w:val="24"/>
          <w:szCs w:val="24"/>
        </w:rPr>
        <w:t>-  You are going to solve for the unknown number.</w:t>
      </w:r>
    </w:p>
    <w:p w:rsidR="003A21FC" w:rsidRPr="00006BDB" w:rsidRDefault="003A21FC" w:rsidP="0090031D">
      <w:pPr>
        <w:jc w:val="center"/>
        <w:rPr>
          <w:sz w:val="24"/>
          <w:szCs w:val="24"/>
        </w:rPr>
      </w:pPr>
      <w:r w:rsidRPr="00006BDB">
        <w:rPr>
          <w:sz w:val="24"/>
          <w:szCs w:val="24"/>
        </w:rPr>
        <w:t>-  A variable represents the unknown number.</w:t>
      </w:r>
    </w:p>
    <w:p w:rsidR="003A21FC" w:rsidRPr="0090031D" w:rsidRDefault="003A21FC">
      <w:pPr>
        <w:rPr>
          <w:sz w:val="36"/>
          <w:szCs w:val="36"/>
        </w:rPr>
      </w:pPr>
      <w:r w:rsidRPr="0090031D">
        <w:rPr>
          <w:sz w:val="36"/>
          <w:szCs w:val="36"/>
        </w:rPr>
        <w:t>Try It!</w:t>
      </w:r>
    </w:p>
    <w:p w:rsidR="003A21FC" w:rsidRPr="00006BDB" w:rsidRDefault="003A21FC" w:rsidP="00006BDB">
      <w:pPr>
        <w:rPr>
          <w:color w:val="454545"/>
          <w:sz w:val="32"/>
          <w:szCs w:val="32"/>
        </w:rPr>
      </w:pPr>
      <w:r w:rsidRPr="00006BDB">
        <w:rPr>
          <w:color w:val="454545"/>
          <w:sz w:val="32"/>
          <w:szCs w:val="32"/>
        </w:rPr>
        <w:t>David read 40 pages of a book in 50 minutes. How many pages should he be able to read in 80 minutes?</w:t>
      </w:r>
    </w:p>
    <w:p w:rsidR="003A21FC" w:rsidRPr="00006BDB" w:rsidRDefault="003A21FC" w:rsidP="00006BDB">
      <w:pPr>
        <w:rPr>
          <w:color w:val="454545"/>
          <w:sz w:val="32"/>
          <w:szCs w:val="32"/>
        </w:rPr>
      </w:pPr>
    </w:p>
    <w:p w:rsidR="003A21FC" w:rsidRPr="00006BDB" w:rsidRDefault="003A21FC" w:rsidP="00006BDB">
      <w:pPr>
        <w:rPr>
          <w:color w:val="454545"/>
          <w:sz w:val="32"/>
          <w:szCs w:val="32"/>
        </w:rPr>
      </w:pPr>
      <w:r w:rsidRPr="00006BDB">
        <w:rPr>
          <w:color w:val="454545"/>
          <w:sz w:val="32"/>
          <w:szCs w:val="32"/>
        </w:rPr>
        <w:t>Jeannie takes inventory of her closet and discovers that she has 8 shirts for every 5 pair of jeans. If she has 40 shirts, how many pairs of jeans does she have?</w:t>
      </w:r>
    </w:p>
    <w:p w:rsidR="003A21FC" w:rsidRPr="00006BDB" w:rsidRDefault="003A21FC" w:rsidP="00006BDB">
      <w:pPr>
        <w:rPr>
          <w:color w:val="454545"/>
          <w:sz w:val="32"/>
          <w:szCs w:val="32"/>
        </w:rPr>
      </w:pPr>
    </w:p>
    <w:p w:rsidR="003A21FC" w:rsidRPr="00006BDB" w:rsidRDefault="003A21FC" w:rsidP="00006BDB">
      <w:pPr>
        <w:rPr>
          <w:color w:val="454545"/>
          <w:sz w:val="32"/>
          <w:szCs w:val="32"/>
        </w:rPr>
      </w:pPr>
      <w:r w:rsidRPr="00006BDB">
        <w:rPr>
          <w:color w:val="454545"/>
          <w:sz w:val="32"/>
          <w:szCs w:val="32"/>
        </w:rPr>
        <w:t>If 4 grapefruits sell for 79 cents, how much will 6 grapefruits cost?</w:t>
      </w:r>
    </w:p>
    <w:p w:rsidR="003A21FC" w:rsidRPr="00006BDB" w:rsidRDefault="003A21FC" w:rsidP="00006BDB">
      <w:pPr>
        <w:rPr>
          <w:color w:val="454545"/>
          <w:sz w:val="32"/>
          <w:szCs w:val="32"/>
        </w:rPr>
      </w:pPr>
    </w:p>
    <w:p w:rsidR="003A21FC" w:rsidRPr="00006BDB" w:rsidRDefault="003A21FC" w:rsidP="00006BDB">
      <w:pPr>
        <w:rPr>
          <w:b/>
          <w:sz w:val="32"/>
          <w:szCs w:val="32"/>
        </w:rPr>
      </w:pPr>
      <w:r w:rsidRPr="00006BDB">
        <w:rPr>
          <w:color w:val="454545"/>
          <w:sz w:val="32"/>
          <w:szCs w:val="32"/>
        </w:rPr>
        <w:t>Jim found out that after working for 9 months he had earned 6 days of vacation time. How many days will he have earned after working for two years?</w:t>
      </w:r>
    </w:p>
    <w:p w:rsidR="003A21FC" w:rsidRDefault="003A21FC"/>
    <w:p w:rsidR="003A21FC" w:rsidRDefault="003A21FC"/>
    <w:p w:rsidR="003A21FC" w:rsidRDefault="003A21FC"/>
    <w:p w:rsidR="003A21FC" w:rsidRDefault="003A21FC" w:rsidP="00CC38E0">
      <w:r>
        <w:t>Name____________________________________________________________Date________________</w:t>
      </w:r>
    </w:p>
    <w:p w:rsidR="003A21FC" w:rsidRPr="00696C0C" w:rsidRDefault="003A21FC" w:rsidP="00CC38E0">
      <w:pPr>
        <w:jc w:val="center"/>
        <w:rPr>
          <w:b/>
          <w:sz w:val="32"/>
          <w:szCs w:val="32"/>
        </w:rPr>
      </w:pPr>
      <w:r w:rsidRPr="00696C0C">
        <w:rPr>
          <w:b/>
          <w:sz w:val="32"/>
          <w:szCs w:val="32"/>
        </w:rPr>
        <w:t>Ratios and Proportions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b/>
          <w:sz w:val="24"/>
          <w:szCs w:val="24"/>
          <w:u w:val="single"/>
        </w:rPr>
        <w:t>True</w:t>
      </w:r>
      <w:r w:rsidRPr="00696C0C">
        <w:rPr>
          <w:sz w:val="24"/>
          <w:szCs w:val="24"/>
        </w:rPr>
        <w:tab/>
      </w:r>
      <w:r w:rsidRPr="00696C0C">
        <w:rPr>
          <w:b/>
          <w:sz w:val="24"/>
          <w:szCs w:val="24"/>
          <w:u w:val="single"/>
        </w:rPr>
        <w:t>False</w:t>
      </w:r>
      <w:r w:rsidRPr="00696C0C">
        <w:rPr>
          <w:sz w:val="24"/>
          <w:szCs w:val="24"/>
        </w:rPr>
        <w:tab/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1.  3:5 and 12:20 are equal ratios.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2.  4/5</w:t>
      </w:r>
      <w:r>
        <w:rPr>
          <w:sz w:val="24"/>
          <w:szCs w:val="24"/>
        </w:rPr>
        <w:t xml:space="preserve"> </w:t>
      </w:r>
      <w:r w:rsidRPr="00696C0C">
        <w:rPr>
          <w:sz w:val="24"/>
          <w:szCs w:val="24"/>
        </w:rPr>
        <w:t>= 16/18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 xml:space="preserve">_____ </w:t>
      </w:r>
      <w:r w:rsidRPr="00696C0C">
        <w:rPr>
          <w:sz w:val="24"/>
          <w:szCs w:val="24"/>
        </w:rPr>
        <w:tab/>
        <w:t>3.  6 for $0.85 is better than 8 for $1.00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4.  7 miles in 10 minutes = 3.5 miles in 5 minutes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5.  If two triangles are similar, their sides are the same length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6.  If cross products are equal, the ratios are equal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7.  If x/15 = 12/36, then x = 3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8.  3/5 = 6/10, so 3 * 6 = 5 * 10</w:t>
      </w:r>
    </w:p>
    <w:p w:rsidR="003A21FC" w:rsidRDefault="003A21FC" w:rsidP="00CC38E0"/>
    <w:p w:rsidR="003A21FC" w:rsidRDefault="003A21FC" w:rsidP="00CC38E0"/>
    <w:p w:rsidR="003A21FC" w:rsidRDefault="003A21FC" w:rsidP="00CC38E0">
      <w:r>
        <w:t>Name____________________________________________________________Date________________</w:t>
      </w:r>
    </w:p>
    <w:p w:rsidR="003A21FC" w:rsidRPr="00696C0C" w:rsidRDefault="003A21FC" w:rsidP="00CC38E0">
      <w:pPr>
        <w:jc w:val="center"/>
        <w:rPr>
          <w:b/>
          <w:sz w:val="32"/>
          <w:szCs w:val="32"/>
        </w:rPr>
      </w:pPr>
      <w:r w:rsidRPr="00696C0C">
        <w:rPr>
          <w:b/>
          <w:sz w:val="32"/>
          <w:szCs w:val="32"/>
        </w:rPr>
        <w:t>Ratios and Proportions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b/>
          <w:sz w:val="24"/>
          <w:szCs w:val="24"/>
          <w:u w:val="single"/>
        </w:rPr>
        <w:t>True</w:t>
      </w:r>
      <w:r w:rsidRPr="00696C0C">
        <w:rPr>
          <w:sz w:val="24"/>
          <w:szCs w:val="24"/>
        </w:rPr>
        <w:tab/>
      </w:r>
      <w:r w:rsidRPr="00696C0C">
        <w:rPr>
          <w:b/>
          <w:sz w:val="24"/>
          <w:szCs w:val="24"/>
          <w:u w:val="single"/>
        </w:rPr>
        <w:t>False</w:t>
      </w:r>
      <w:r w:rsidRPr="00696C0C">
        <w:rPr>
          <w:sz w:val="24"/>
          <w:szCs w:val="24"/>
        </w:rPr>
        <w:tab/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1.  3:5 and 12:20 are equal ratios.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2.  4/5</w:t>
      </w:r>
      <w:r>
        <w:rPr>
          <w:sz w:val="24"/>
          <w:szCs w:val="24"/>
        </w:rPr>
        <w:t xml:space="preserve"> </w:t>
      </w:r>
      <w:r w:rsidRPr="00696C0C">
        <w:rPr>
          <w:sz w:val="24"/>
          <w:szCs w:val="24"/>
        </w:rPr>
        <w:t>= 16/18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 xml:space="preserve">_____ </w:t>
      </w:r>
      <w:r w:rsidRPr="00696C0C">
        <w:rPr>
          <w:sz w:val="24"/>
          <w:szCs w:val="24"/>
        </w:rPr>
        <w:tab/>
        <w:t>3.  6 for $0.85 is better than 8 for $1.00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4.  7 miles in 10 minutes = 3.5 miles in 5 minutes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5.  If two triangles are similar, their sides are the same length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6.  If cross products are equal, the ratios are equal</w:t>
      </w:r>
    </w:p>
    <w:p w:rsidR="003A21FC" w:rsidRPr="00696C0C" w:rsidRDefault="003A21FC" w:rsidP="00CC38E0">
      <w:pPr>
        <w:rPr>
          <w:sz w:val="24"/>
          <w:szCs w:val="24"/>
        </w:rPr>
      </w:pPr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7.  If x/15 = 12/36, then x = 3</w:t>
      </w:r>
    </w:p>
    <w:p w:rsidR="003A21FC" w:rsidRDefault="003A21FC">
      <w:r w:rsidRPr="00696C0C">
        <w:rPr>
          <w:sz w:val="24"/>
          <w:szCs w:val="24"/>
        </w:rPr>
        <w:t>_____</w:t>
      </w:r>
      <w:r w:rsidRPr="00696C0C">
        <w:rPr>
          <w:sz w:val="24"/>
          <w:szCs w:val="24"/>
        </w:rPr>
        <w:tab/>
        <w:t>_____</w:t>
      </w:r>
      <w:r w:rsidRPr="00696C0C">
        <w:rPr>
          <w:sz w:val="24"/>
          <w:szCs w:val="24"/>
        </w:rPr>
        <w:tab/>
        <w:t>8.  3/5 = 6/10, so 3 * 6 = 5 * 10</w:t>
      </w:r>
    </w:p>
    <w:sectPr w:rsidR="003A21FC" w:rsidSect="00123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F1647"/>
    <w:multiLevelType w:val="hybridMultilevel"/>
    <w:tmpl w:val="E020C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359"/>
    <w:rsid w:val="00006BDB"/>
    <w:rsid w:val="00014C49"/>
    <w:rsid w:val="00017EEC"/>
    <w:rsid w:val="0002069D"/>
    <w:rsid w:val="00020DF9"/>
    <w:rsid w:val="00021510"/>
    <w:rsid w:val="00021629"/>
    <w:rsid w:val="000319D7"/>
    <w:rsid w:val="00032DB3"/>
    <w:rsid w:val="000426E1"/>
    <w:rsid w:val="00046922"/>
    <w:rsid w:val="000503A0"/>
    <w:rsid w:val="0006787E"/>
    <w:rsid w:val="00067FB1"/>
    <w:rsid w:val="00083A98"/>
    <w:rsid w:val="00085EC0"/>
    <w:rsid w:val="000864E1"/>
    <w:rsid w:val="00091CFE"/>
    <w:rsid w:val="000A33D1"/>
    <w:rsid w:val="000A46D3"/>
    <w:rsid w:val="000A493E"/>
    <w:rsid w:val="000B7189"/>
    <w:rsid w:val="000D558D"/>
    <w:rsid w:val="000D7009"/>
    <w:rsid w:val="000E0662"/>
    <w:rsid w:val="000F0258"/>
    <w:rsid w:val="00123B42"/>
    <w:rsid w:val="00131528"/>
    <w:rsid w:val="00131589"/>
    <w:rsid w:val="00137CB1"/>
    <w:rsid w:val="00137DB0"/>
    <w:rsid w:val="001506FF"/>
    <w:rsid w:val="001576E7"/>
    <w:rsid w:val="00167627"/>
    <w:rsid w:val="00171AED"/>
    <w:rsid w:val="001736F1"/>
    <w:rsid w:val="0017654B"/>
    <w:rsid w:val="0017799B"/>
    <w:rsid w:val="001809CB"/>
    <w:rsid w:val="001A0CC6"/>
    <w:rsid w:val="001C0783"/>
    <w:rsid w:val="001D7AE3"/>
    <w:rsid w:val="001E2472"/>
    <w:rsid w:val="001E6E73"/>
    <w:rsid w:val="001F6562"/>
    <w:rsid w:val="001F67CD"/>
    <w:rsid w:val="002009EC"/>
    <w:rsid w:val="002021B0"/>
    <w:rsid w:val="002038D9"/>
    <w:rsid w:val="00212EC3"/>
    <w:rsid w:val="00213203"/>
    <w:rsid w:val="00232AB4"/>
    <w:rsid w:val="0023433B"/>
    <w:rsid w:val="00236437"/>
    <w:rsid w:val="00236D96"/>
    <w:rsid w:val="00243FBF"/>
    <w:rsid w:val="002441A3"/>
    <w:rsid w:val="0027132E"/>
    <w:rsid w:val="00280760"/>
    <w:rsid w:val="0028743D"/>
    <w:rsid w:val="00287864"/>
    <w:rsid w:val="002903C1"/>
    <w:rsid w:val="00293D86"/>
    <w:rsid w:val="00296D17"/>
    <w:rsid w:val="00297D0C"/>
    <w:rsid w:val="002B2EE8"/>
    <w:rsid w:val="002B5C7D"/>
    <w:rsid w:val="002D4BDC"/>
    <w:rsid w:val="002E01E8"/>
    <w:rsid w:val="002E4F8B"/>
    <w:rsid w:val="002E6EB3"/>
    <w:rsid w:val="002F3141"/>
    <w:rsid w:val="002F429D"/>
    <w:rsid w:val="002F77BA"/>
    <w:rsid w:val="00300FD5"/>
    <w:rsid w:val="003020A4"/>
    <w:rsid w:val="00332973"/>
    <w:rsid w:val="00337856"/>
    <w:rsid w:val="00353B45"/>
    <w:rsid w:val="00354C5C"/>
    <w:rsid w:val="00360E7D"/>
    <w:rsid w:val="00375884"/>
    <w:rsid w:val="00377CFF"/>
    <w:rsid w:val="003974BD"/>
    <w:rsid w:val="003A10EE"/>
    <w:rsid w:val="003A21FC"/>
    <w:rsid w:val="003A3D4B"/>
    <w:rsid w:val="003A59A5"/>
    <w:rsid w:val="003A76D7"/>
    <w:rsid w:val="003B13A2"/>
    <w:rsid w:val="003C16DB"/>
    <w:rsid w:val="003C1885"/>
    <w:rsid w:val="003C1F5C"/>
    <w:rsid w:val="003C6E26"/>
    <w:rsid w:val="003D2C1B"/>
    <w:rsid w:val="003D344B"/>
    <w:rsid w:val="003E2C1F"/>
    <w:rsid w:val="003E32DD"/>
    <w:rsid w:val="003F0838"/>
    <w:rsid w:val="003F4944"/>
    <w:rsid w:val="00400AE0"/>
    <w:rsid w:val="00402C60"/>
    <w:rsid w:val="00405D9F"/>
    <w:rsid w:val="0040673A"/>
    <w:rsid w:val="004207BB"/>
    <w:rsid w:val="00427757"/>
    <w:rsid w:val="00447FC4"/>
    <w:rsid w:val="00452042"/>
    <w:rsid w:val="00454923"/>
    <w:rsid w:val="00486AA5"/>
    <w:rsid w:val="00486B2D"/>
    <w:rsid w:val="00491903"/>
    <w:rsid w:val="004932D9"/>
    <w:rsid w:val="004967E3"/>
    <w:rsid w:val="004A117B"/>
    <w:rsid w:val="004A54A2"/>
    <w:rsid w:val="004C6A6C"/>
    <w:rsid w:val="004C6DE8"/>
    <w:rsid w:val="004D5568"/>
    <w:rsid w:val="004D59B2"/>
    <w:rsid w:val="004E41C4"/>
    <w:rsid w:val="005003CE"/>
    <w:rsid w:val="00500AE0"/>
    <w:rsid w:val="00513F7E"/>
    <w:rsid w:val="005327EE"/>
    <w:rsid w:val="00532972"/>
    <w:rsid w:val="00535792"/>
    <w:rsid w:val="00551565"/>
    <w:rsid w:val="00553D4A"/>
    <w:rsid w:val="005551FA"/>
    <w:rsid w:val="0058066C"/>
    <w:rsid w:val="00583624"/>
    <w:rsid w:val="0058428C"/>
    <w:rsid w:val="00595215"/>
    <w:rsid w:val="005A2DAA"/>
    <w:rsid w:val="005A7311"/>
    <w:rsid w:val="005B1EFD"/>
    <w:rsid w:val="005E2143"/>
    <w:rsid w:val="005F45A7"/>
    <w:rsid w:val="00602E92"/>
    <w:rsid w:val="00603359"/>
    <w:rsid w:val="00607DD0"/>
    <w:rsid w:val="00630C58"/>
    <w:rsid w:val="00636FBE"/>
    <w:rsid w:val="00654368"/>
    <w:rsid w:val="00657C14"/>
    <w:rsid w:val="006606F0"/>
    <w:rsid w:val="00674BEC"/>
    <w:rsid w:val="006759F1"/>
    <w:rsid w:val="00696C0C"/>
    <w:rsid w:val="006A2F55"/>
    <w:rsid w:val="006A616F"/>
    <w:rsid w:val="006C0F13"/>
    <w:rsid w:val="006C3E64"/>
    <w:rsid w:val="006C429D"/>
    <w:rsid w:val="006C5044"/>
    <w:rsid w:val="006D0EEC"/>
    <w:rsid w:val="006D5B84"/>
    <w:rsid w:val="006E2680"/>
    <w:rsid w:val="006E33D6"/>
    <w:rsid w:val="006E4BE7"/>
    <w:rsid w:val="006F47AF"/>
    <w:rsid w:val="006F5A6C"/>
    <w:rsid w:val="007127EB"/>
    <w:rsid w:val="007221B6"/>
    <w:rsid w:val="00726FB8"/>
    <w:rsid w:val="007357DF"/>
    <w:rsid w:val="00745430"/>
    <w:rsid w:val="007477A3"/>
    <w:rsid w:val="00761533"/>
    <w:rsid w:val="0076323A"/>
    <w:rsid w:val="0076614E"/>
    <w:rsid w:val="00771085"/>
    <w:rsid w:val="00784961"/>
    <w:rsid w:val="007A07A6"/>
    <w:rsid w:val="007A48FC"/>
    <w:rsid w:val="007C76D7"/>
    <w:rsid w:val="007D4E69"/>
    <w:rsid w:val="007E6796"/>
    <w:rsid w:val="007F5B6D"/>
    <w:rsid w:val="008008AF"/>
    <w:rsid w:val="00803953"/>
    <w:rsid w:val="008039A8"/>
    <w:rsid w:val="008063F6"/>
    <w:rsid w:val="00806F63"/>
    <w:rsid w:val="008144E4"/>
    <w:rsid w:val="00832CA5"/>
    <w:rsid w:val="00835104"/>
    <w:rsid w:val="0083687D"/>
    <w:rsid w:val="008377A5"/>
    <w:rsid w:val="00850C3F"/>
    <w:rsid w:val="008776E7"/>
    <w:rsid w:val="008827FF"/>
    <w:rsid w:val="00884496"/>
    <w:rsid w:val="00896F16"/>
    <w:rsid w:val="008A41D4"/>
    <w:rsid w:val="008A6F6A"/>
    <w:rsid w:val="008A7971"/>
    <w:rsid w:val="008B1011"/>
    <w:rsid w:val="008C72CD"/>
    <w:rsid w:val="008D0C70"/>
    <w:rsid w:val="008D0EAC"/>
    <w:rsid w:val="008D2642"/>
    <w:rsid w:val="008D61C7"/>
    <w:rsid w:val="008D7EA4"/>
    <w:rsid w:val="008E233C"/>
    <w:rsid w:val="008F02AD"/>
    <w:rsid w:val="0090031D"/>
    <w:rsid w:val="00904D89"/>
    <w:rsid w:val="009133FF"/>
    <w:rsid w:val="00917467"/>
    <w:rsid w:val="00926F13"/>
    <w:rsid w:val="00945815"/>
    <w:rsid w:val="00946EF6"/>
    <w:rsid w:val="00954C6D"/>
    <w:rsid w:val="00970FE6"/>
    <w:rsid w:val="00974C66"/>
    <w:rsid w:val="009923C3"/>
    <w:rsid w:val="009A4719"/>
    <w:rsid w:val="009B55A2"/>
    <w:rsid w:val="009C2162"/>
    <w:rsid w:val="009D3F04"/>
    <w:rsid w:val="009D69EA"/>
    <w:rsid w:val="009E4964"/>
    <w:rsid w:val="009E6A33"/>
    <w:rsid w:val="009F3F31"/>
    <w:rsid w:val="009F56D8"/>
    <w:rsid w:val="00A01A2B"/>
    <w:rsid w:val="00A20727"/>
    <w:rsid w:val="00A255B3"/>
    <w:rsid w:val="00A30B23"/>
    <w:rsid w:val="00A4206B"/>
    <w:rsid w:val="00A47F29"/>
    <w:rsid w:val="00A65D80"/>
    <w:rsid w:val="00A66AF8"/>
    <w:rsid w:val="00A71C97"/>
    <w:rsid w:val="00A72CF5"/>
    <w:rsid w:val="00A85203"/>
    <w:rsid w:val="00A93003"/>
    <w:rsid w:val="00A94C22"/>
    <w:rsid w:val="00A94C93"/>
    <w:rsid w:val="00AA02A1"/>
    <w:rsid w:val="00AA72E3"/>
    <w:rsid w:val="00AB1B35"/>
    <w:rsid w:val="00AB38DF"/>
    <w:rsid w:val="00AD2763"/>
    <w:rsid w:val="00AF5257"/>
    <w:rsid w:val="00AF7CE8"/>
    <w:rsid w:val="00B0742B"/>
    <w:rsid w:val="00B12443"/>
    <w:rsid w:val="00B12C0D"/>
    <w:rsid w:val="00B15B35"/>
    <w:rsid w:val="00B16196"/>
    <w:rsid w:val="00B239B1"/>
    <w:rsid w:val="00B42CE8"/>
    <w:rsid w:val="00B54023"/>
    <w:rsid w:val="00B54C20"/>
    <w:rsid w:val="00B60130"/>
    <w:rsid w:val="00B60E1A"/>
    <w:rsid w:val="00B61EE0"/>
    <w:rsid w:val="00B64E76"/>
    <w:rsid w:val="00B66D86"/>
    <w:rsid w:val="00B73CBC"/>
    <w:rsid w:val="00B747F8"/>
    <w:rsid w:val="00B906D0"/>
    <w:rsid w:val="00B9292C"/>
    <w:rsid w:val="00B961F7"/>
    <w:rsid w:val="00BA1DBD"/>
    <w:rsid w:val="00BB582E"/>
    <w:rsid w:val="00BB64F5"/>
    <w:rsid w:val="00BD4447"/>
    <w:rsid w:val="00BD6E04"/>
    <w:rsid w:val="00BE4A02"/>
    <w:rsid w:val="00BF09CF"/>
    <w:rsid w:val="00BF7BC0"/>
    <w:rsid w:val="00C03910"/>
    <w:rsid w:val="00C04203"/>
    <w:rsid w:val="00C05556"/>
    <w:rsid w:val="00C107F1"/>
    <w:rsid w:val="00C1395A"/>
    <w:rsid w:val="00C15EFE"/>
    <w:rsid w:val="00C27B66"/>
    <w:rsid w:val="00C53375"/>
    <w:rsid w:val="00C55450"/>
    <w:rsid w:val="00C613A5"/>
    <w:rsid w:val="00C61577"/>
    <w:rsid w:val="00C77B9E"/>
    <w:rsid w:val="00C83103"/>
    <w:rsid w:val="00C92F8C"/>
    <w:rsid w:val="00C96D9D"/>
    <w:rsid w:val="00CA4E88"/>
    <w:rsid w:val="00CA70B8"/>
    <w:rsid w:val="00CA77D0"/>
    <w:rsid w:val="00CB09B1"/>
    <w:rsid w:val="00CB291E"/>
    <w:rsid w:val="00CC38E0"/>
    <w:rsid w:val="00CF5726"/>
    <w:rsid w:val="00CF7C17"/>
    <w:rsid w:val="00D02CD6"/>
    <w:rsid w:val="00D02F7D"/>
    <w:rsid w:val="00D03408"/>
    <w:rsid w:val="00D11117"/>
    <w:rsid w:val="00D15665"/>
    <w:rsid w:val="00D167E4"/>
    <w:rsid w:val="00D172D2"/>
    <w:rsid w:val="00D1763C"/>
    <w:rsid w:val="00D449BD"/>
    <w:rsid w:val="00D52C7B"/>
    <w:rsid w:val="00D568B0"/>
    <w:rsid w:val="00D62CE3"/>
    <w:rsid w:val="00D65415"/>
    <w:rsid w:val="00D71543"/>
    <w:rsid w:val="00D72EA7"/>
    <w:rsid w:val="00D737DC"/>
    <w:rsid w:val="00D745EC"/>
    <w:rsid w:val="00DA1C96"/>
    <w:rsid w:val="00DA4C2F"/>
    <w:rsid w:val="00DA6E74"/>
    <w:rsid w:val="00DB0A10"/>
    <w:rsid w:val="00DB3088"/>
    <w:rsid w:val="00DC1F7A"/>
    <w:rsid w:val="00DD1E9B"/>
    <w:rsid w:val="00DD690B"/>
    <w:rsid w:val="00DE6BBE"/>
    <w:rsid w:val="00DF0B88"/>
    <w:rsid w:val="00E00006"/>
    <w:rsid w:val="00E02732"/>
    <w:rsid w:val="00E05546"/>
    <w:rsid w:val="00E273A2"/>
    <w:rsid w:val="00E328D7"/>
    <w:rsid w:val="00E36CA7"/>
    <w:rsid w:val="00E37AC0"/>
    <w:rsid w:val="00E4370F"/>
    <w:rsid w:val="00E569BB"/>
    <w:rsid w:val="00E748BA"/>
    <w:rsid w:val="00E74CF7"/>
    <w:rsid w:val="00E867FB"/>
    <w:rsid w:val="00E9238A"/>
    <w:rsid w:val="00E9411F"/>
    <w:rsid w:val="00E96EDE"/>
    <w:rsid w:val="00EA1304"/>
    <w:rsid w:val="00EA29B9"/>
    <w:rsid w:val="00EA5B6D"/>
    <w:rsid w:val="00EA6701"/>
    <w:rsid w:val="00EA6839"/>
    <w:rsid w:val="00EA75D2"/>
    <w:rsid w:val="00EC7E46"/>
    <w:rsid w:val="00ED0A71"/>
    <w:rsid w:val="00ED368B"/>
    <w:rsid w:val="00ED7809"/>
    <w:rsid w:val="00EE5503"/>
    <w:rsid w:val="00EF12CB"/>
    <w:rsid w:val="00EF297C"/>
    <w:rsid w:val="00EF4350"/>
    <w:rsid w:val="00F00AE0"/>
    <w:rsid w:val="00F06D6D"/>
    <w:rsid w:val="00F161D8"/>
    <w:rsid w:val="00F2692B"/>
    <w:rsid w:val="00F27074"/>
    <w:rsid w:val="00F376B4"/>
    <w:rsid w:val="00F57802"/>
    <w:rsid w:val="00F64DAE"/>
    <w:rsid w:val="00F665F6"/>
    <w:rsid w:val="00F7279C"/>
    <w:rsid w:val="00F77A2E"/>
    <w:rsid w:val="00F8613B"/>
    <w:rsid w:val="00F9145B"/>
    <w:rsid w:val="00F92B76"/>
    <w:rsid w:val="00F937F3"/>
    <w:rsid w:val="00FA7FEC"/>
    <w:rsid w:val="00FB4C35"/>
    <w:rsid w:val="00FC0067"/>
    <w:rsid w:val="00FC34B1"/>
    <w:rsid w:val="00FD38D4"/>
    <w:rsid w:val="00FD76D4"/>
    <w:rsid w:val="00FF4E2C"/>
    <w:rsid w:val="00FF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4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59B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61577"/>
  </w:style>
  <w:style w:type="paragraph" w:styleId="BalloonText">
    <w:name w:val="Balloon Text"/>
    <w:basedOn w:val="Normal"/>
    <w:link w:val="BalloonTextChar"/>
    <w:uiPriority w:val="99"/>
    <w:semiHidden/>
    <w:rsid w:val="000A4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493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2C7B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46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702</Words>
  <Characters>4008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Harrisburg School District</dc:title>
  <dc:subject/>
  <dc:creator>Brook A. Graybill</dc:creator>
  <cp:keywords/>
  <dc:description/>
  <cp:lastModifiedBy>AUTHORIZED</cp:lastModifiedBy>
  <cp:revision>2</cp:revision>
  <dcterms:created xsi:type="dcterms:W3CDTF">2009-03-13T12:59:00Z</dcterms:created>
  <dcterms:modified xsi:type="dcterms:W3CDTF">2009-03-13T12:59:00Z</dcterms:modified>
</cp:coreProperties>
</file>